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990A13E" w:rsidR="00E03F40" w:rsidRPr="002E5E34" w:rsidRDefault="00E03F40" w:rsidP="0014669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146695" w:rsidRPr="00146695">
        <w:rPr>
          <w:rFonts w:ascii="Arial Narrow" w:hAnsi="Arial Narrow" w:cs="Arial"/>
          <w:b/>
          <w:bCs/>
          <w:lang w:val="es-CO"/>
        </w:rPr>
        <w:t>0161120</w:t>
      </w:r>
      <w:r w:rsidR="00C068DC">
        <w:rPr>
          <w:rFonts w:ascii="Arial Narrow" w:hAnsi="Arial Narrow" w:cs="Arial"/>
          <w:b/>
          <w:bCs/>
          <w:lang w:val="es-CO"/>
        </w:rPr>
        <w:t xml:space="preserve">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3AD471E0"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291A78">
        <w:rPr>
          <w:rFonts w:ascii="Arial Narrow" w:hAnsi="Arial Narrow" w:cs="Arial"/>
          <w:color w:val="000000"/>
          <w:lang w:val="es-ES_tradnl"/>
        </w:rPr>
        <w:t>27</w:t>
      </w:r>
      <w:r w:rsidR="00D16435">
        <w:rPr>
          <w:rFonts w:ascii="Arial Narrow" w:hAnsi="Arial Narrow" w:cs="Arial"/>
          <w:color w:val="000000"/>
          <w:lang w:val="es-ES_tradnl"/>
        </w:rPr>
        <w:t xml:space="preserve"> </w:t>
      </w:r>
      <w:r w:rsidR="001D0470">
        <w:rPr>
          <w:rFonts w:ascii="Arial Narrow" w:hAnsi="Arial Narrow" w:cs="Arial"/>
          <w:color w:val="000000"/>
          <w:lang w:val="es-ES_tradnl"/>
        </w:rPr>
        <w:t xml:space="preserve">de </w:t>
      </w:r>
      <w:r w:rsidR="005B19D8">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445D4488" w14:textId="77777777" w:rsidR="004C1CDA" w:rsidRPr="00EC50CF" w:rsidRDefault="004C1CDA" w:rsidP="004C1CDA">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91AF64A" w14:textId="77777777" w:rsidR="004C1CDA" w:rsidRPr="00EC50CF" w:rsidRDefault="004C1CDA" w:rsidP="004C1CDA">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2A6754DE" w14:textId="77777777" w:rsidR="004C1CDA" w:rsidRPr="00EC50CF" w:rsidRDefault="004C1CDA" w:rsidP="004C1CDA">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592F9646" w14:textId="77777777" w:rsidR="004C1CDA" w:rsidRPr="00EC50CF" w:rsidRDefault="004C1CDA" w:rsidP="004C1CDA">
      <w:pPr>
        <w:rPr>
          <w:rFonts w:ascii="Arial Narrow" w:hAnsi="Arial Narrow" w:cs="Arial"/>
          <w:color w:val="000000"/>
          <w:lang w:val="es-ES_tradnl"/>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033E84B0" w14:textId="77777777" w:rsidR="0083336B" w:rsidRPr="0083336B" w:rsidRDefault="00E03F40" w:rsidP="0083336B">
      <w:pPr>
        <w:jc w:val="both"/>
        <w:rPr>
          <w:rFonts w:ascii="Arial Narrow" w:hAnsi="Arial Narrow" w:cs="Arial"/>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bookmarkStart w:id="5" w:name="_Hlk215146508"/>
      <w:r w:rsidR="0083336B" w:rsidRPr="0083336B">
        <w:rPr>
          <w:rFonts w:ascii="Arial Narrow" w:hAnsi="Arial Narrow" w:cs="Arial"/>
          <w:b/>
        </w:rPr>
        <w:t>0097325</w:t>
      </w:r>
      <w:r w:rsidR="00B40164" w:rsidRPr="00B40164">
        <w:rPr>
          <w:rFonts w:ascii="Arial Narrow" w:hAnsi="Arial Narrow" w:cs="Arial"/>
          <w:b/>
        </w:rPr>
        <w:t xml:space="preserve">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bookmarkEnd w:id="4"/>
      <w:r w:rsidR="00456E6D" w:rsidRPr="00456E6D">
        <w:rPr>
          <w:rFonts w:ascii="Arial Narrow" w:hAnsi="Arial Narrow"/>
          <w:b/>
          <w:bCs/>
        </w:rPr>
        <w:t>30 de septiembre de 2025</w:t>
      </w:r>
      <w:bookmarkEnd w:id="5"/>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6" w:name="_Hlk139457706"/>
      <w:r w:rsidR="009322F2">
        <w:rPr>
          <w:rFonts w:ascii="Arial Narrow" w:eastAsia="Calibri" w:hAnsi="Arial Narrow" w:cs="Arial"/>
          <w:bCs/>
          <w:lang w:eastAsia="es-CO"/>
        </w:rPr>
        <w:t xml:space="preserve">la </w:t>
      </w:r>
      <w:r w:rsidR="003972E7">
        <w:rPr>
          <w:rFonts w:ascii="Arial Narrow" w:eastAsia="Calibri" w:hAnsi="Arial Narrow" w:cs="Arial"/>
          <w:bCs/>
          <w:lang w:eastAsia="es-CO"/>
        </w:rPr>
        <w:t>señor</w:t>
      </w:r>
      <w:r w:rsidR="009322F2">
        <w:rPr>
          <w:rFonts w:ascii="Arial Narrow" w:eastAsia="Calibri" w:hAnsi="Arial Narrow" w:cs="Arial"/>
          <w:bCs/>
          <w:lang w:eastAsia="es-CO"/>
        </w:rPr>
        <w:t>a</w:t>
      </w:r>
      <w:r w:rsidR="003972E7">
        <w:rPr>
          <w:rFonts w:ascii="Arial Narrow" w:eastAsia="Calibri" w:hAnsi="Arial Narrow" w:cs="Arial"/>
          <w:bCs/>
          <w:lang w:eastAsia="es-CO"/>
        </w:rPr>
        <w:t xml:space="preserve"> </w:t>
      </w:r>
      <w:bookmarkStart w:id="7" w:name="_Hlk215146440"/>
      <w:r w:rsidR="0083336B" w:rsidRPr="0083336B">
        <w:rPr>
          <w:rFonts w:ascii="Arial Narrow" w:hAnsi="Arial Narrow"/>
          <w:b/>
          <w:bCs/>
        </w:rPr>
        <w:t>LUZ AMANDA BERMUDEZ GONZALEZ</w:t>
      </w:r>
      <w:bookmarkEnd w:id="7"/>
      <w:r w:rsidR="0083336B" w:rsidRPr="0083336B">
        <w:rPr>
          <w:rFonts w:ascii="Arial Narrow" w:hAnsi="Arial Narrow"/>
          <w:b/>
          <w:bCs/>
        </w:rPr>
        <w:t>,</w:t>
      </w:r>
      <w:r w:rsidR="0083336B">
        <w:rPr>
          <w:rFonts w:ascii="Arial Narrow" w:hAnsi="Arial Narrow"/>
          <w:b/>
          <w:bCs/>
        </w:rPr>
        <w:t xml:space="preserve"> </w:t>
      </w:r>
      <w:r w:rsidRPr="00447C3E">
        <w:rPr>
          <w:rFonts w:ascii="Arial Narrow" w:hAnsi="Arial Narrow"/>
        </w:rPr>
        <w:t>identificad</w:t>
      </w:r>
      <w:r w:rsidR="009322F2">
        <w:rPr>
          <w:rFonts w:ascii="Arial Narrow" w:hAnsi="Arial Narrow"/>
        </w:rPr>
        <w:t>a</w:t>
      </w:r>
      <w:r w:rsidRPr="00447C3E">
        <w:rPr>
          <w:rFonts w:ascii="Arial Narrow" w:hAnsi="Arial Narrow"/>
        </w:rPr>
        <w:t xml:space="preserve"> con cédula de ciudadanía </w:t>
      </w:r>
      <w:r w:rsidRPr="00447C3E">
        <w:rPr>
          <w:rFonts w:ascii="Arial Narrow" w:hAnsi="Arial Narrow" w:cs="Arial"/>
          <w:bCs/>
        </w:rPr>
        <w:t xml:space="preserve">número </w:t>
      </w:r>
      <w:bookmarkEnd w:id="6"/>
      <w:r w:rsidR="0083336B" w:rsidRPr="0083336B">
        <w:rPr>
          <w:rFonts w:ascii="Arial Narrow" w:hAnsi="Arial Narrow" w:cs="Arial"/>
          <w:bCs/>
        </w:rPr>
        <w:t>66.749.757</w:t>
      </w:r>
      <w:r w:rsidRPr="00447C3E">
        <w:rPr>
          <w:rFonts w:ascii="Arial Narrow" w:hAnsi="Arial Narrow" w:cs="Arial"/>
          <w:bCs/>
        </w:rPr>
        <w:t>, por</w:t>
      </w:r>
      <w:r w:rsidRPr="00447C3E">
        <w:rPr>
          <w:rFonts w:ascii="Arial Narrow" w:hAnsi="Arial Narrow"/>
        </w:rPr>
        <w:t xml:space="preserve"> la suma de</w:t>
      </w:r>
      <w:r w:rsidR="0060523A">
        <w:rPr>
          <w:rFonts w:ascii="Arial Narrow" w:hAnsi="Arial Narrow"/>
        </w:rPr>
        <w:t xml:space="preserve"> </w:t>
      </w:r>
      <w:r w:rsidR="0083336B" w:rsidRPr="0083336B">
        <w:rPr>
          <w:rFonts w:ascii="Arial Narrow" w:hAnsi="Arial Narrow"/>
          <w:b/>
          <w:bCs/>
        </w:rPr>
        <w:t>SETECIENTOS NOVENTA Y NUEVE MIL</w:t>
      </w:r>
      <w:r w:rsidR="0083336B">
        <w:rPr>
          <w:rFonts w:ascii="Arial Narrow" w:hAnsi="Arial Narrow"/>
          <w:b/>
          <w:bCs/>
        </w:rPr>
        <w:t xml:space="preserve"> </w:t>
      </w:r>
      <w:r w:rsidR="0083336B" w:rsidRPr="0083336B">
        <w:rPr>
          <w:rFonts w:ascii="Arial Narrow" w:hAnsi="Arial Narrow"/>
          <w:b/>
          <w:bCs/>
        </w:rPr>
        <w:t>SETECIENTOS DOS PESOS M/CTE. ($799.702,00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83336B" w:rsidRPr="0083336B">
        <w:rPr>
          <w:rFonts w:ascii="Arial Narrow" w:hAnsi="Arial Narrow" w:cs="Arial"/>
          <w:bCs/>
        </w:rPr>
        <w:t>UN MILLON QUINIENTOS NOVENTA Y NUEVE MIL CUATROCIENTOS CUATRO PESOS M/CTE.</w:t>
      </w:r>
    </w:p>
    <w:p w14:paraId="14FD2920" w14:textId="10750684" w:rsidR="00E03F40" w:rsidRPr="0028343C" w:rsidRDefault="0083336B" w:rsidP="0083336B">
      <w:pPr>
        <w:jc w:val="both"/>
        <w:rPr>
          <w:rFonts w:ascii="Arial Narrow" w:hAnsi="Arial Narrow"/>
          <w:b/>
          <w:bCs/>
        </w:rPr>
      </w:pPr>
      <w:r w:rsidRPr="0083336B">
        <w:rPr>
          <w:rFonts w:ascii="Arial Narrow" w:hAnsi="Arial Narrow" w:cs="Arial"/>
          <w:bCs/>
        </w:rPr>
        <w:t>($1.599.404,00</w:t>
      </w:r>
      <w:r w:rsidR="00361230" w:rsidRPr="00361230">
        <w:rPr>
          <w:rFonts w:ascii="Arial Narrow" w:hAnsi="Arial Narrow" w:cs="Arial"/>
          <w:bCs/>
        </w:rPr>
        <w:t>)</w:t>
      </w:r>
      <w:r w:rsidR="00E03F40"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749837D4" w:rsidR="00E03F40" w:rsidRDefault="00E03F40" w:rsidP="00E03F40">
      <w:pPr>
        <w:jc w:val="both"/>
        <w:rPr>
          <w:rFonts w:ascii="Arial Narrow" w:hAnsi="Arial Narrow"/>
        </w:rPr>
      </w:pPr>
      <w:r w:rsidRPr="006042AA">
        <w:rPr>
          <w:rFonts w:ascii="Arial Narrow" w:hAnsi="Arial Narrow"/>
        </w:rPr>
        <w:t xml:space="preserve">Que, mediante </w:t>
      </w:r>
      <w:r w:rsidRPr="000911A1">
        <w:rPr>
          <w:rFonts w:ascii="Arial Narrow" w:hAnsi="Arial Narrow"/>
        </w:rPr>
        <w:t>radicado</w:t>
      </w:r>
      <w:bookmarkStart w:id="8" w:name="_Hlk203395412"/>
      <w:bookmarkStart w:id="9" w:name="_Hlk193443462"/>
      <w:r w:rsidR="00E21001" w:rsidRPr="000911A1">
        <w:rPr>
          <w:rFonts w:ascii="Arial Narrow" w:hAnsi="Arial Narrow"/>
        </w:rPr>
        <w:t xml:space="preserve"> </w:t>
      </w:r>
      <w:bookmarkStart w:id="10" w:name="_Hlk213247367"/>
      <w:r w:rsidR="0083336B" w:rsidRPr="0083336B">
        <w:rPr>
          <w:rFonts w:ascii="Arial Narrow" w:hAnsi="Arial Narrow"/>
        </w:rPr>
        <w:fldChar w:fldCharType="begin"/>
      </w:r>
      <w:r w:rsidR="0083336B" w:rsidRPr="0083336B">
        <w:rPr>
          <w:rFonts w:ascii="Arial Narrow" w:hAnsi="Arial Narrow"/>
        </w:rPr>
        <w:instrText>HYPERLINK "javascript:void(0)"</w:instrText>
      </w:r>
      <w:r w:rsidR="0083336B" w:rsidRPr="0083336B">
        <w:rPr>
          <w:rFonts w:ascii="Arial Narrow" w:hAnsi="Arial Narrow"/>
        </w:rPr>
      </w:r>
      <w:r w:rsidR="0083336B" w:rsidRPr="0083336B">
        <w:rPr>
          <w:rFonts w:ascii="Arial Narrow" w:hAnsi="Arial Narrow"/>
        </w:rPr>
        <w:fldChar w:fldCharType="separate"/>
      </w:r>
      <w:r w:rsidR="0083336B" w:rsidRPr="0083336B">
        <w:rPr>
          <w:rFonts w:ascii="Arial Narrow" w:hAnsi="Arial Narrow"/>
        </w:rPr>
        <w:t>20256306527612</w:t>
      </w:r>
      <w:r w:rsidR="0083336B" w:rsidRPr="0083336B">
        <w:rPr>
          <w:rFonts w:ascii="Arial Narrow" w:hAnsi="Arial Narrow"/>
        </w:rPr>
        <w:fldChar w:fldCharType="end"/>
      </w:r>
      <w:r w:rsidR="0028343C">
        <w:rPr>
          <w:rFonts w:ascii="Arial Narrow" w:hAnsi="Arial Narrow"/>
        </w:rPr>
        <w:t xml:space="preserve"> </w:t>
      </w:r>
      <w:r w:rsidRPr="000911A1">
        <w:rPr>
          <w:rFonts w:ascii="Arial Narrow" w:hAnsi="Arial Narrow"/>
        </w:rPr>
        <w:t>del</w:t>
      </w:r>
      <w:r w:rsidR="00BD2489" w:rsidRPr="000911A1">
        <w:rPr>
          <w:rFonts w:ascii="Arial Narrow" w:hAnsi="Arial Narrow"/>
        </w:rPr>
        <w:t xml:space="preserve"> </w:t>
      </w:r>
      <w:r w:rsidR="0083336B">
        <w:rPr>
          <w:rFonts w:ascii="Arial Narrow" w:hAnsi="Arial Narrow"/>
        </w:rPr>
        <w:t>21</w:t>
      </w:r>
      <w:r w:rsidR="00456E6D">
        <w:rPr>
          <w:rFonts w:ascii="Arial Narrow" w:hAnsi="Arial Narrow"/>
        </w:rPr>
        <w:t xml:space="preserve"> de noviembre</w:t>
      </w:r>
      <w:r w:rsidR="00F045D7" w:rsidRPr="009322F2">
        <w:rPr>
          <w:rFonts w:ascii="Arial Narrow" w:hAnsi="Arial Narrow"/>
        </w:rPr>
        <w:t xml:space="preserve"> de </w:t>
      </w:r>
      <w:r w:rsidRPr="009322F2">
        <w:rPr>
          <w:rFonts w:ascii="Arial Narrow" w:hAnsi="Arial Narrow"/>
        </w:rPr>
        <w:t>202</w:t>
      </w:r>
      <w:r w:rsidR="00140E22" w:rsidRPr="009322F2">
        <w:rPr>
          <w:rFonts w:ascii="Arial Narrow" w:hAnsi="Arial Narrow"/>
        </w:rPr>
        <w:t>5</w:t>
      </w:r>
      <w:bookmarkEnd w:id="8"/>
      <w:bookmarkEnd w:id="10"/>
      <w:r w:rsidR="002A6B31" w:rsidRPr="006042AA">
        <w:rPr>
          <w:rFonts w:ascii="Arial Narrow" w:hAnsi="Arial Narrow"/>
        </w:rPr>
        <w:t xml:space="preserve"> </w:t>
      </w:r>
      <w:bookmarkEnd w:id="9"/>
      <w:r w:rsidR="009322F2" w:rsidRPr="001C5CC4">
        <w:rPr>
          <w:rFonts w:ascii="Arial Narrow" w:hAnsi="Arial Narrow"/>
        </w:rPr>
        <w:t>la señora</w:t>
      </w:r>
      <w:r w:rsidR="001D7CD4" w:rsidRPr="001C5CC4">
        <w:rPr>
          <w:rFonts w:ascii="Arial Narrow" w:hAnsi="Arial Narrow"/>
        </w:rPr>
        <w:t xml:space="preserve"> </w:t>
      </w:r>
      <w:r w:rsidR="0083336B" w:rsidRPr="0083336B">
        <w:rPr>
          <w:rFonts w:ascii="Arial Narrow" w:hAnsi="Arial Narrow"/>
          <w:b/>
          <w:bCs/>
        </w:rPr>
        <w:t>LUZ AMANDA BERMUDEZ GONZALEZ</w:t>
      </w:r>
      <w:r w:rsidR="0028343C">
        <w:rPr>
          <w:rFonts w:ascii="Arial Narrow" w:hAnsi="Arial Narrow"/>
        </w:rPr>
        <w:t xml:space="preserve"> </w:t>
      </w:r>
      <w:r w:rsidR="00132804">
        <w:rPr>
          <w:rFonts w:ascii="Arial Narrow" w:hAnsi="Arial Narrow"/>
        </w:rPr>
        <w:t>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04F73719" w:rsidR="001909EA" w:rsidRDefault="0083336B" w:rsidP="000911A1">
      <w:pPr>
        <w:jc w:val="center"/>
        <w:rPr>
          <w:rFonts w:ascii="Arial Narrow" w:hAnsi="Arial Narrow"/>
        </w:rPr>
      </w:pPr>
      <w:r w:rsidRPr="0083336B">
        <w:rPr>
          <w:rFonts w:ascii="Arial Narrow" w:hAnsi="Arial Narrow"/>
          <w:noProof/>
        </w:rPr>
        <w:drawing>
          <wp:inline distT="0" distB="0" distL="0" distR="0" wp14:anchorId="1B095A27" wp14:editId="36DB45B5">
            <wp:extent cx="4743450" cy="3258045"/>
            <wp:effectExtent l="0" t="0" r="0" b="0"/>
            <wp:docPr id="213368038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680382" name=""/>
                    <pic:cNvPicPr/>
                  </pic:nvPicPr>
                  <pic:blipFill>
                    <a:blip r:embed="rId11"/>
                    <a:stretch>
                      <a:fillRect/>
                    </a:stretch>
                  </pic:blipFill>
                  <pic:spPr>
                    <a:xfrm>
                      <a:off x="0" y="0"/>
                      <a:ext cx="4745353" cy="3259352"/>
                    </a:xfrm>
                    <a:prstGeom prst="rect">
                      <a:avLst/>
                    </a:prstGeom>
                  </pic:spPr>
                </pic:pic>
              </a:graphicData>
            </a:graphic>
          </wp:inline>
        </w:drawing>
      </w:r>
    </w:p>
    <w:p w14:paraId="5AEBD1A4" w14:textId="54217B4B" w:rsidR="00D33CA1" w:rsidRDefault="003412E5" w:rsidP="003412E5">
      <w:pPr>
        <w:tabs>
          <w:tab w:val="left" w:pos="4980"/>
        </w:tabs>
        <w:rPr>
          <w:rFonts w:ascii="Arial Narrow" w:hAnsi="Arial Narrow"/>
        </w:rPr>
      </w:pPr>
      <w:r>
        <w:rPr>
          <w:rFonts w:ascii="Arial Narrow" w:hAnsi="Arial Narrow"/>
        </w:rPr>
        <w:tab/>
      </w:r>
    </w:p>
    <w:p w14:paraId="440603E7" w14:textId="524B966B"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83336B">
        <w:rPr>
          <w:rFonts w:ascii="Arial Narrow" w:hAnsi="Arial Narrow" w:cs="Calibri"/>
          <w:color w:val="000000"/>
          <w:lang w:val="es-CO" w:eastAsia="es-CO"/>
        </w:rPr>
        <w:t>27</w:t>
      </w:r>
      <w:r w:rsidR="00D33CA1">
        <w:rPr>
          <w:rFonts w:ascii="Arial Narrow" w:hAnsi="Arial Narrow" w:cs="Calibri"/>
          <w:color w:val="000000"/>
          <w:lang w:val="es-CO" w:eastAsia="es-CO"/>
        </w:rPr>
        <w:t xml:space="preserve"> de noviembre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83336B" w:rsidRPr="0083336B">
        <w:rPr>
          <w:rFonts w:ascii="Arial Narrow" w:hAnsi="Arial Narrow" w:cs="Calibri"/>
          <w:color w:val="000000"/>
          <w:lang w:val="es-CO" w:eastAsia="es-CO"/>
        </w:rPr>
        <w:t>0097325 del 30 de septiembre de 2025</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7236BFA1" w14:textId="1BDA178C" w:rsidR="00AB0209" w:rsidRDefault="00AB0209" w:rsidP="00AB0209">
      <w:pPr>
        <w:tabs>
          <w:tab w:val="left" w:pos="5895"/>
        </w:tabs>
        <w:jc w:val="both"/>
        <w:rPr>
          <w:rFonts w:ascii="Arial Narrow" w:hAnsi="Arial Narrow" w:cs="Calibri"/>
          <w:color w:val="000000"/>
          <w:lang w:val="es-CO" w:eastAsia="es-CO"/>
        </w:rPr>
      </w:pPr>
      <w:r>
        <w:rPr>
          <w:rFonts w:ascii="Arial Narrow" w:hAnsi="Arial Narrow" w:cs="Calibri"/>
          <w:color w:val="000000"/>
          <w:lang w:val="es-CO" w:eastAsia="es-CO"/>
        </w:rPr>
        <w:tab/>
      </w:r>
    </w:p>
    <w:p w14:paraId="6C34B570" w14:textId="20D547DA" w:rsidR="002E4820" w:rsidRPr="00532799" w:rsidRDefault="0083336B" w:rsidP="00E03F40">
      <w:pPr>
        <w:jc w:val="both"/>
        <w:rPr>
          <w:rFonts w:ascii="Arial Narrow" w:hAnsi="Arial Narrow" w:cs="Calibri"/>
          <w:color w:val="000000"/>
          <w:lang w:val="es-CO" w:eastAsia="es-CO"/>
        </w:rPr>
      </w:pPr>
      <w:r w:rsidRPr="0083336B">
        <w:rPr>
          <w:rFonts w:ascii="Arial Narrow" w:hAnsi="Arial Narrow" w:cs="Calibri"/>
          <w:noProof/>
          <w:color w:val="000000"/>
          <w:lang w:val="es-CO" w:eastAsia="es-CO"/>
        </w:rPr>
        <w:lastRenderedPageBreak/>
        <w:drawing>
          <wp:inline distT="0" distB="0" distL="0" distR="0" wp14:anchorId="31323CB4" wp14:editId="50DDFBC9">
            <wp:extent cx="5612130" cy="3067050"/>
            <wp:effectExtent l="0" t="0" r="7620" b="0"/>
            <wp:docPr id="1649746593"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746593" name="Imagen 1" descr="Tabla&#10;&#10;El contenido generado por IA puede ser incorrecto."/>
                    <pic:cNvPicPr/>
                  </pic:nvPicPr>
                  <pic:blipFill>
                    <a:blip r:embed="rId12"/>
                    <a:stretch>
                      <a:fillRect/>
                    </a:stretch>
                  </pic:blipFill>
                  <pic:spPr>
                    <a:xfrm>
                      <a:off x="0" y="0"/>
                      <a:ext cx="5612130" cy="3067050"/>
                    </a:xfrm>
                    <a:prstGeom prst="rect">
                      <a:avLst/>
                    </a:prstGeom>
                  </pic:spPr>
                </pic:pic>
              </a:graphicData>
            </a:graphic>
          </wp:inline>
        </w:drawing>
      </w:r>
    </w:p>
    <w:p w14:paraId="77BF73EC" w14:textId="61A98501" w:rsidR="002E5E34" w:rsidRDefault="002E5E34" w:rsidP="0000003B">
      <w:pPr>
        <w:jc w:val="center"/>
        <w:rPr>
          <w:rFonts w:ascii="Arial Narrow" w:hAnsi="Arial Narrow" w:cs="Arial"/>
          <w:bCs/>
        </w:rPr>
      </w:pP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01351E5C"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83336B">
        <w:rPr>
          <w:rFonts w:ascii="Arial Narrow" w:hAnsi="Arial Narrow" w:cs="Arial"/>
          <w:lang w:val="es-CO"/>
        </w:rPr>
        <w:t xml:space="preserve"> el</w:t>
      </w:r>
      <w:r w:rsidR="00132804">
        <w:rPr>
          <w:rFonts w:ascii="Arial Narrow" w:hAnsi="Arial Narrow" w:cs="Arial"/>
          <w:lang w:val="es-CO"/>
        </w:rPr>
        <w:t xml:space="preserve"> </w:t>
      </w:r>
      <w:r w:rsidR="0083336B" w:rsidRPr="000911A1">
        <w:rPr>
          <w:rFonts w:ascii="Arial Narrow" w:hAnsi="Arial Narrow"/>
        </w:rPr>
        <w:t xml:space="preserve">radicado </w:t>
      </w:r>
      <w:hyperlink r:id="rId13" w:history="1">
        <w:r w:rsidR="0083336B" w:rsidRPr="0083336B">
          <w:rPr>
            <w:rFonts w:ascii="Arial Narrow" w:hAnsi="Arial Narrow"/>
          </w:rPr>
          <w:t>20256306527612</w:t>
        </w:r>
      </w:hyperlink>
      <w:r w:rsidR="0083336B">
        <w:rPr>
          <w:rFonts w:ascii="Arial Narrow" w:hAnsi="Arial Narrow"/>
        </w:rPr>
        <w:t xml:space="preserve"> </w:t>
      </w:r>
      <w:r w:rsidR="0083336B" w:rsidRPr="000911A1">
        <w:rPr>
          <w:rFonts w:ascii="Arial Narrow" w:hAnsi="Arial Narrow"/>
        </w:rPr>
        <w:t xml:space="preserve">del </w:t>
      </w:r>
      <w:r w:rsidR="0083336B">
        <w:rPr>
          <w:rFonts w:ascii="Arial Narrow" w:hAnsi="Arial Narrow"/>
        </w:rPr>
        <w:t>21 de noviembre</w:t>
      </w:r>
      <w:r w:rsidR="0083336B" w:rsidRPr="009322F2">
        <w:rPr>
          <w:rFonts w:ascii="Arial Narrow" w:hAnsi="Arial Narrow"/>
        </w:rPr>
        <w:t xml:space="preserve"> de 2025</w:t>
      </w:r>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0CE985FB" w14:textId="77777777" w:rsidR="001D23D5" w:rsidRDefault="001D23D5" w:rsidP="00E03F40">
      <w:pPr>
        <w:tabs>
          <w:tab w:val="left" w:pos="914"/>
        </w:tabs>
        <w:rPr>
          <w:rFonts w:ascii="Arial Narrow" w:hAnsi="Arial Narrow"/>
        </w:rPr>
      </w:pP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7759DFE8"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11" w:name="_Hlk148512482"/>
      <w:r w:rsidR="009322F2">
        <w:rPr>
          <w:rFonts w:ascii="Arial Narrow" w:eastAsia="Calibri" w:hAnsi="Arial Narrow" w:cs="Arial"/>
          <w:bCs/>
          <w:lang w:eastAsia="es-CO"/>
        </w:rPr>
        <w:t>la señora</w:t>
      </w:r>
      <w:r w:rsidR="009D0E83" w:rsidRPr="009D0E83">
        <w:rPr>
          <w:rFonts w:ascii="Arial Narrow" w:hAnsi="Arial Narrow"/>
          <w:b/>
          <w:bCs/>
        </w:rPr>
        <w:t xml:space="preserve"> </w:t>
      </w:r>
      <w:r w:rsidR="0083336B" w:rsidRPr="0083336B">
        <w:rPr>
          <w:rFonts w:ascii="Arial Narrow" w:hAnsi="Arial Narrow"/>
          <w:b/>
          <w:bCs/>
        </w:rPr>
        <w:t>LUZ AMANDA BERMUDEZ GONZALEZ,</w:t>
      </w:r>
      <w:r w:rsidR="0083336B">
        <w:rPr>
          <w:rFonts w:ascii="Arial Narrow" w:hAnsi="Arial Narrow"/>
          <w:b/>
          <w:bCs/>
        </w:rPr>
        <w:t xml:space="preserve"> </w:t>
      </w:r>
      <w:r w:rsidR="0083336B" w:rsidRPr="00447C3E">
        <w:rPr>
          <w:rFonts w:ascii="Arial Narrow" w:hAnsi="Arial Narrow"/>
        </w:rPr>
        <w:t>identificad</w:t>
      </w:r>
      <w:r w:rsidR="0083336B">
        <w:rPr>
          <w:rFonts w:ascii="Arial Narrow" w:hAnsi="Arial Narrow"/>
        </w:rPr>
        <w:t>a</w:t>
      </w:r>
      <w:r w:rsidR="0083336B" w:rsidRPr="00447C3E">
        <w:rPr>
          <w:rFonts w:ascii="Arial Narrow" w:hAnsi="Arial Narrow"/>
        </w:rPr>
        <w:t xml:space="preserve"> con cédula de ciudadanía </w:t>
      </w:r>
      <w:r w:rsidR="0083336B" w:rsidRPr="00447C3E">
        <w:rPr>
          <w:rFonts w:ascii="Arial Narrow" w:hAnsi="Arial Narrow" w:cs="Arial"/>
          <w:bCs/>
        </w:rPr>
        <w:t xml:space="preserve">número </w:t>
      </w:r>
      <w:r w:rsidR="0083336B" w:rsidRPr="0083336B">
        <w:rPr>
          <w:rFonts w:ascii="Arial Narrow" w:hAnsi="Arial Narrow" w:cs="Arial"/>
          <w:bCs/>
        </w:rPr>
        <w:t>66.749.757</w:t>
      </w:r>
      <w:r w:rsidRPr="003C2D21">
        <w:rPr>
          <w:rFonts w:ascii="Arial Narrow" w:eastAsia="Calibri" w:hAnsi="Arial Narrow" w:cs="Arial"/>
          <w:bCs/>
          <w:lang w:eastAsia="es-CO"/>
        </w:rPr>
        <w:t xml:space="preserve">, </w:t>
      </w:r>
      <w:bookmarkEnd w:id="11"/>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r w:rsidR="0083336B" w:rsidRPr="0083336B">
        <w:rPr>
          <w:rFonts w:ascii="Arial Narrow" w:hAnsi="Arial Narrow"/>
        </w:rPr>
        <w:t>0097325 del 30 de septiembre de 2025</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036E4A3E"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83336B" w:rsidRPr="0083336B">
        <w:rPr>
          <w:rFonts w:ascii="Arial Narrow" w:hAnsi="Arial Narrow" w:cs="Arial"/>
          <w:b/>
        </w:rPr>
        <w:t>0097325</w:t>
      </w:r>
      <w:r w:rsidR="0083336B" w:rsidRPr="00B40164">
        <w:rPr>
          <w:rFonts w:ascii="Arial Narrow" w:hAnsi="Arial Narrow" w:cs="Arial"/>
          <w:b/>
        </w:rPr>
        <w:t xml:space="preserve"> </w:t>
      </w:r>
      <w:r w:rsidR="0083336B" w:rsidRPr="003C2D21">
        <w:rPr>
          <w:rFonts w:ascii="Arial Narrow" w:hAnsi="Arial Narrow"/>
          <w:b/>
          <w:bCs/>
        </w:rPr>
        <w:t>del</w:t>
      </w:r>
      <w:r w:rsidR="0083336B">
        <w:rPr>
          <w:rFonts w:ascii="Arial Narrow" w:hAnsi="Arial Narrow"/>
          <w:b/>
          <w:bCs/>
        </w:rPr>
        <w:t xml:space="preserve"> </w:t>
      </w:r>
      <w:r w:rsidR="0083336B" w:rsidRPr="00456E6D">
        <w:rPr>
          <w:rFonts w:ascii="Arial Narrow" w:hAnsi="Arial Narrow"/>
          <w:b/>
          <w:bCs/>
        </w:rPr>
        <w:t>30 de septiembre de 2025</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7149944F"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9322F2">
        <w:rPr>
          <w:rFonts w:ascii="Arial Narrow" w:hAnsi="Arial Narrow"/>
          <w:bCs/>
        </w:rPr>
        <w:t xml:space="preserve">a la </w:t>
      </w:r>
      <w:r w:rsidR="009322F2">
        <w:rPr>
          <w:rFonts w:ascii="Arial Narrow" w:eastAsia="Calibri" w:hAnsi="Arial Narrow" w:cs="Arial"/>
          <w:bCs/>
          <w:lang w:eastAsia="es-CO"/>
        </w:rPr>
        <w:t>señora</w:t>
      </w:r>
      <w:r w:rsidR="009D0E83">
        <w:rPr>
          <w:rFonts w:ascii="Arial Narrow" w:eastAsia="Calibri" w:hAnsi="Arial Narrow" w:cs="Arial"/>
          <w:bCs/>
          <w:lang w:eastAsia="es-CO"/>
        </w:rPr>
        <w:t xml:space="preserve"> </w:t>
      </w:r>
      <w:r w:rsidR="0083336B" w:rsidRPr="0083336B">
        <w:rPr>
          <w:rFonts w:ascii="Arial Narrow" w:hAnsi="Arial Narrow"/>
          <w:b/>
          <w:bCs/>
        </w:rPr>
        <w:t>LUZ AMANDA BERMUDEZ GONZALEZ,</w:t>
      </w:r>
      <w:r w:rsidR="0083336B">
        <w:rPr>
          <w:rFonts w:ascii="Arial Narrow" w:hAnsi="Arial Narrow"/>
          <w:b/>
          <w:bCs/>
        </w:rPr>
        <w:t xml:space="preserve"> </w:t>
      </w:r>
      <w:r w:rsidR="0083336B" w:rsidRPr="00447C3E">
        <w:rPr>
          <w:rFonts w:ascii="Arial Narrow" w:hAnsi="Arial Narrow"/>
        </w:rPr>
        <w:t>identificad</w:t>
      </w:r>
      <w:r w:rsidR="0083336B">
        <w:rPr>
          <w:rFonts w:ascii="Arial Narrow" w:hAnsi="Arial Narrow"/>
        </w:rPr>
        <w:t>a</w:t>
      </w:r>
      <w:r w:rsidR="0083336B" w:rsidRPr="00447C3E">
        <w:rPr>
          <w:rFonts w:ascii="Arial Narrow" w:hAnsi="Arial Narrow"/>
        </w:rPr>
        <w:t xml:space="preserve"> con cédula de ciudadanía </w:t>
      </w:r>
      <w:r w:rsidR="0083336B" w:rsidRPr="00447C3E">
        <w:rPr>
          <w:rFonts w:ascii="Arial Narrow" w:hAnsi="Arial Narrow" w:cs="Arial"/>
          <w:bCs/>
        </w:rPr>
        <w:t xml:space="preserve">número </w:t>
      </w:r>
      <w:r w:rsidR="0083336B" w:rsidRPr="0083336B">
        <w:rPr>
          <w:rFonts w:ascii="Arial Narrow" w:hAnsi="Arial Narrow" w:cs="Arial"/>
          <w:bCs/>
        </w:rPr>
        <w:t>66.749.757</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00F0AC10" w14:textId="77777777" w:rsidR="0083336B" w:rsidRDefault="0083336B" w:rsidP="00E03F40">
      <w:pPr>
        <w:jc w:val="both"/>
        <w:rPr>
          <w:rFonts w:ascii="Arial Narrow" w:hAnsi="Arial Narrow"/>
          <w:bCs/>
        </w:rPr>
      </w:pPr>
    </w:p>
    <w:p w14:paraId="6CA79047" w14:textId="77777777" w:rsidR="0083336B" w:rsidRDefault="0083336B" w:rsidP="00E03F40">
      <w:pPr>
        <w:jc w:val="both"/>
        <w:rPr>
          <w:rFonts w:ascii="Arial Narrow" w:hAnsi="Arial Narrow"/>
          <w:bCs/>
        </w:rPr>
      </w:pPr>
    </w:p>
    <w:p w14:paraId="6921E7C3" w14:textId="77777777" w:rsidR="0083336B" w:rsidRDefault="0083336B" w:rsidP="00E03F40">
      <w:pPr>
        <w:jc w:val="both"/>
        <w:rPr>
          <w:rFonts w:ascii="Arial Narrow" w:hAnsi="Arial Narrow"/>
          <w:bCs/>
        </w:rPr>
      </w:pPr>
    </w:p>
    <w:p w14:paraId="73805197" w14:textId="77777777" w:rsidR="001909EA" w:rsidRDefault="001909EA"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83336B" w:rsidRDefault="00C7206C" w:rsidP="001C5CC4">
            <w:pPr>
              <w:jc w:val="center"/>
              <w:rPr>
                <w:rFonts w:ascii="Arial Narrow" w:hAnsi="Arial Narrow"/>
                <w:sz w:val="20"/>
                <w:szCs w:val="20"/>
              </w:rPr>
            </w:pPr>
            <w:r w:rsidRPr="0083336B">
              <w:rPr>
                <w:rFonts w:ascii="Arial Narrow" w:hAnsi="Arial Narrow" w:cs="Calibri"/>
                <w:b/>
                <w:bCs/>
                <w:color w:val="000000"/>
                <w:sz w:val="20"/>
                <w:szCs w:val="20"/>
                <w:lang w:val="es-CO" w:eastAsia="es-CO"/>
              </w:rPr>
              <w:lastRenderedPageBreak/>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83336B" w:rsidRDefault="00C7206C" w:rsidP="001C5CC4">
            <w:pPr>
              <w:jc w:val="center"/>
              <w:rPr>
                <w:rFonts w:ascii="Arial Narrow" w:hAnsi="Arial Narrow"/>
                <w:sz w:val="20"/>
                <w:szCs w:val="20"/>
              </w:rPr>
            </w:pPr>
            <w:r w:rsidRPr="0083336B">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4976B8C0" w:rsidR="00C7206C" w:rsidRPr="0083336B" w:rsidRDefault="0083336B" w:rsidP="004B35AE">
            <w:pPr>
              <w:jc w:val="center"/>
              <w:rPr>
                <w:rFonts w:ascii="Arial Narrow" w:hAnsi="Arial Narrow"/>
                <w:i/>
                <w:iCs/>
                <w:sz w:val="20"/>
                <w:szCs w:val="20"/>
              </w:rPr>
            </w:pPr>
            <w:r w:rsidRPr="0083336B">
              <w:rPr>
                <w:rFonts w:ascii="Arial Narrow" w:hAnsi="Arial Narrow"/>
                <w:b/>
                <w:bCs/>
                <w:sz w:val="20"/>
                <w:szCs w:val="20"/>
              </w:rPr>
              <w:t>LUZ AMANDA BERMUDEZ GONZALEZ</w:t>
            </w:r>
          </w:p>
        </w:tc>
        <w:bookmarkStart w:id="12" w:name="_Hlk215146454"/>
        <w:tc>
          <w:tcPr>
            <w:tcW w:w="3544" w:type="dxa"/>
            <w:tcBorders>
              <w:bottom w:val="single" w:sz="8" w:space="0" w:color="000000"/>
              <w:right w:val="single" w:sz="4" w:space="0" w:color="000000"/>
            </w:tcBorders>
            <w:tcMar>
              <w:top w:w="0" w:type="dxa"/>
              <w:left w:w="70" w:type="dxa"/>
              <w:bottom w:w="0" w:type="dxa"/>
              <w:right w:w="70" w:type="dxa"/>
            </w:tcMar>
            <w:vAlign w:val="center"/>
          </w:tcPr>
          <w:p w14:paraId="20A7EAB8" w14:textId="6AE34FCE" w:rsidR="00175487" w:rsidRPr="0083336B" w:rsidRDefault="0083336B" w:rsidP="004B35AE">
            <w:pPr>
              <w:jc w:val="center"/>
              <w:rPr>
                <w:rFonts w:ascii="Arial Narrow" w:hAnsi="Arial Narrow"/>
                <w:sz w:val="20"/>
                <w:szCs w:val="20"/>
              </w:rPr>
            </w:pPr>
            <w:r w:rsidRPr="0083336B">
              <w:rPr>
                <w:rFonts w:ascii="Arial Narrow" w:hAnsi="Arial Narrow"/>
                <w:sz w:val="20"/>
                <w:szCs w:val="20"/>
              </w:rPr>
              <w:fldChar w:fldCharType="begin"/>
            </w:r>
            <w:r w:rsidRPr="0083336B">
              <w:rPr>
                <w:rFonts w:ascii="Arial Narrow" w:hAnsi="Arial Narrow"/>
                <w:sz w:val="20"/>
                <w:szCs w:val="20"/>
              </w:rPr>
              <w:instrText>HYPERLINK "mailto:luzamanda11@hotmail.com"</w:instrText>
            </w:r>
            <w:r w:rsidRPr="0083336B">
              <w:rPr>
                <w:rFonts w:ascii="Arial Narrow" w:hAnsi="Arial Narrow"/>
                <w:sz w:val="20"/>
                <w:szCs w:val="20"/>
              </w:rPr>
            </w:r>
            <w:r w:rsidRPr="0083336B">
              <w:rPr>
                <w:rFonts w:ascii="Arial Narrow" w:hAnsi="Arial Narrow"/>
                <w:sz w:val="20"/>
                <w:szCs w:val="20"/>
              </w:rPr>
              <w:fldChar w:fldCharType="separate"/>
            </w:r>
            <w:r w:rsidRPr="0083336B">
              <w:rPr>
                <w:rStyle w:val="Hipervnculo"/>
                <w:rFonts w:ascii="Arial Narrow" w:hAnsi="Arial Narrow"/>
                <w:sz w:val="20"/>
                <w:szCs w:val="20"/>
              </w:rPr>
              <w:t>luzamanda11@hotmail.com</w:t>
            </w:r>
            <w:r w:rsidRPr="0083336B">
              <w:rPr>
                <w:rFonts w:ascii="Arial Narrow" w:hAnsi="Arial Narrow"/>
                <w:sz w:val="20"/>
                <w:szCs w:val="20"/>
              </w:rPr>
              <w:fldChar w:fldCharType="end"/>
            </w:r>
            <w:bookmarkEnd w:id="12"/>
          </w:p>
        </w:tc>
      </w:tr>
    </w:tbl>
    <w:p w14:paraId="558EF0CB" w14:textId="77777777" w:rsidR="0000721B" w:rsidRDefault="0000721B" w:rsidP="004B35AE">
      <w:pPr>
        <w:jc w:val="center"/>
        <w:rPr>
          <w:rFonts w:ascii="Arial Narrow" w:hAnsi="Arial Narrow"/>
          <w:b/>
          <w:bCs/>
        </w:rPr>
      </w:pPr>
    </w:p>
    <w:p w14:paraId="1BBD12EF" w14:textId="061270BD" w:rsidR="00E03F40" w:rsidRDefault="00E03F40" w:rsidP="00E03F40">
      <w:pPr>
        <w:jc w:val="both"/>
        <w:rPr>
          <w:rFonts w:ascii="Arial Narrow" w:hAnsi="Arial Narrow"/>
          <w:bCs/>
        </w:rPr>
      </w:pPr>
      <w:r w:rsidRPr="003C2D21">
        <w:rPr>
          <w:rFonts w:ascii="Arial Narrow" w:hAnsi="Arial Narrow"/>
          <w:b/>
          <w:bCs/>
        </w:rPr>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5BF13622" w14:textId="77777777" w:rsidR="00180FDA" w:rsidRPr="00EC50CF" w:rsidRDefault="00180FDA" w:rsidP="00180FDA">
      <w:pPr>
        <w:pStyle w:val="Textoindependiente"/>
        <w:rPr>
          <w:rFonts w:ascii="Arial Narrow" w:hAnsi="Arial Narrow"/>
          <w:sz w:val="22"/>
          <w:szCs w:val="22"/>
        </w:rPr>
      </w:pPr>
      <w:r w:rsidRPr="00EC50CF">
        <w:rPr>
          <w:rFonts w:ascii="Arial Narrow" w:hAnsi="Arial Narrow"/>
          <w:sz w:val="22"/>
          <w:szCs w:val="22"/>
        </w:rPr>
        <w:t xml:space="preserve">Dada en Bogotá D.C., el </w:t>
      </w:r>
      <w:r>
        <w:rPr>
          <w:rFonts w:ascii="Arial Narrow" w:hAnsi="Arial Narrow"/>
          <w:sz w:val="22"/>
          <w:szCs w:val="22"/>
        </w:rPr>
        <w:t>27 de noviembre</w:t>
      </w:r>
      <w:r w:rsidRPr="00EC50CF">
        <w:rPr>
          <w:rFonts w:ascii="Arial Narrow" w:hAnsi="Arial Narrow"/>
          <w:sz w:val="22"/>
          <w:szCs w:val="22"/>
        </w:rPr>
        <w:t xml:space="preserve"> de 2025.</w:t>
      </w:r>
    </w:p>
    <w:p w14:paraId="4FB69C07" w14:textId="77777777" w:rsidR="00180FDA" w:rsidRPr="003C2D21" w:rsidRDefault="00180FDA" w:rsidP="00180FDA">
      <w:pPr>
        <w:pStyle w:val="Textoindependiente"/>
        <w:rPr>
          <w:rFonts w:ascii="Arial Narrow" w:hAnsi="Arial Narrow"/>
          <w:sz w:val="22"/>
          <w:szCs w:val="22"/>
        </w:rPr>
      </w:pPr>
    </w:p>
    <w:p w14:paraId="2B8CA50A" w14:textId="77777777" w:rsidR="00180FDA" w:rsidRDefault="00180FDA" w:rsidP="00180FDA">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180FDA" w14:paraId="7F95DA46" w14:textId="77777777" w:rsidTr="008E74D4">
        <w:trPr>
          <w:trHeight w:val="493"/>
          <w:jc w:val="center"/>
        </w:trPr>
        <w:tc>
          <w:tcPr>
            <w:tcW w:w="1985" w:type="dxa"/>
            <w:shd w:val="clear" w:color="auto" w:fill="FFFFFF"/>
            <w:tcMar>
              <w:top w:w="0" w:type="dxa"/>
              <w:left w:w="108" w:type="dxa"/>
              <w:bottom w:w="0" w:type="dxa"/>
              <w:right w:w="108" w:type="dxa"/>
            </w:tcMar>
            <w:vAlign w:val="center"/>
          </w:tcPr>
          <w:p w14:paraId="4DA44B12" w14:textId="77777777" w:rsidR="00180FDA" w:rsidRDefault="00180FDA" w:rsidP="008E74D4">
            <w:r>
              <w:rPr>
                <w:noProof/>
              </w:rPr>
              <w:drawing>
                <wp:inline distT="0" distB="0" distL="0" distR="0" wp14:anchorId="1B75C9B8" wp14:editId="10C863C0">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32E0D498" w14:textId="77777777" w:rsidR="00180FDA" w:rsidRDefault="00180FDA" w:rsidP="008E74D4">
            <w:pPr>
              <w:jc w:val="center"/>
              <w:rPr>
                <w:rFonts w:ascii="inherit" w:hAnsi="inherit" w:cs="Calibri"/>
                <w:color w:val="201F1E"/>
                <w:sz w:val="18"/>
                <w:szCs w:val="18"/>
                <w:lang w:eastAsia="es-CO"/>
              </w:rPr>
            </w:pPr>
          </w:p>
          <w:p w14:paraId="7648AA00" w14:textId="77777777" w:rsidR="00180FDA" w:rsidRDefault="00180FDA" w:rsidP="008E74D4">
            <w:pPr>
              <w:jc w:val="center"/>
            </w:pPr>
            <w:r>
              <w:rPr>
                <w:rFonts w:ascii="inherit" w:hAnsi="inherit" w:cs="Calibri"/>
                <w:color w:val="201F1E"/>
                <w:sz w:val="18"/>
                <w:szCs w:val="18"/>
                <w:lang w:eastAsia="es-CO"/>
              </w:rPr>
              <w:t>Firmado Digitalmente por</w:t>
            </w:r>
          </w:p>
          <w:p w14:paraId="5CAEB996" w14:textId="77777777" w:rsidR="00180FDA" w:rsidRDefault="00180FDA" w:rsidP="008E74D4">
            <w:pPr>
              <w:jc w:val="center"/>
            </w:pPr>
            <w:r>
              <w:rPr>
                <w:rFonts w:ascii="inherit" w:hAnsi="inherit" w:cs="Calibri"/>
                <w:b/>
                <w:bCs/>
                <w:color w:val="201F1E"/>
                <w:sz w:val="18"/>
                <w:szCs w:val="18"/>
                <w:lang w:eastAsia="es-CO"/>
              </w:rPr>
              <w:t>Marcos Jaher Parra Oviedo</w:t>
            </w:r>
          </w:p>
          <w:p w14:paraId="36128570" w14:textId="77777777" w:rsidR="00180FDA" w:rsidRDefault="00180FDA" w:rsidP="008E74D4">
            <w:pPr>
              <w:jc w:val="center"/>
            </w:pPr>
            <w:r>
              <w:rPr>
                <w:rFonts w:ascii="inherit" w:hAnsi="inherit" w:cs="Calibri"/>
                <w:color w:val="201F1E"/>
                <w:sz w:val="18"/>
                <w:szCs w:val="18"/>
                <w:lang w:eastAsia="es-CO"/>
              </w:rPr>
              <w:t xml:space="preserve">Jefe de la Oficina Asesora Jurídica </w:t>
            </w:r>
          </w:p>
        </w:tc>
      </w:tr>
    </w:tbl>
    <w:p w14:paraId="32E39F4C" w14:textId="77777777" w:rsidR="00180FDA" w:rsidRDefault="00180FDA" w:rsidP="00180FDA">
      <w:pPr>
        <w:ind w:right="47"/>
        <w:jc w:val="both"/>
        <w:rPr>
          <w:rFonts w:ascii="Arial Narrow" w:eastAsia="Calibri" w:hAnsi="Arial Narrow" w:cs="Arial"/>
        </w:rPr>
      </w:pPr>
    </w:p>
    <w:p w14:paraId="616307CA" w14:textId="77777777" w:rsidR="00180FDA" w:rsidRDefault="00180FDA" w:rsidP="00180FDA">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F2EC0C7" w14:textId="77777777" w:rsidR="00180FDA" w:rsidRDefault="00180FDA" w:rsidP="00180FDA">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2FA65774" w14:textId="77777777" w:rsidR="00180FDA" w:rsidRDefault="00180FDA" w:rsidP="00180FDA">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4AF4D191" w:rsidR="004B35AE" w:rsidRPr="004B35AE" w:rsidRDefault="0083336B" w:rsidP="0083336B">
      <w:pPr>
        <w:jc w:val="both"/>
        <w:rPr>
          <w:rFonts w:ascii="Arial Narrow" w:hAnsi="Arial Narrow"/>
          <w:i/>
          <w:iCs/>
          <w:noProof/>
          <w:sz w:val="16"/>
          <w:szCs w:val="16"/>
        </w:rPr>
      </w:pPr>
      <w:r w:rsidRPr="0083336B">
        <w:rPr>
          <w:rFonts w:ascii="Arial Narrow" w:hAnsi="Arial Narrow"/>
          <w:i/>
          <w:iCs/>
          <w:noProof/>
          <w:sz w:val="16"/>
          <w:szCs w:val="16"/>
        </w:rPr>
        <w:t>Expediente: 66749757-LUZ AMANDA BERMUDEZ GONZALEZ</w:t>
      </w:r>
    </w:p>
    <w:sectPr w:rsidR="004B35AE" w:rsidRPr="004B35AE" w:rsidSect="009E113B">
      <w:headerReference w:type="default" r:id="rId16"/>
      <w:headerReference w:type="first" r:id="rId17"/>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25E33" w14:textId="77777777" w:rsidR="00AB0729" w:rsidRDefault="00AB0729">
      <w:r>
        <w:separator/>
      </w:r>
    </w:p>
  </w:endnote>
  <w:endnote w:type="continuationSeparator" w:id="0">
    <w:p w14:paraId="72C3C572" w14:textId="77777777" w:rsidR="00AB0729" w:rsidRDefault="00AB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DC945" w14:textId="77777777" w:rsidR="00AB0729" w:rsidRDefault="00AB0729">
      <w:r>
        <w:separator/>
      </w:r>
    </w:p>
  </w:footnote>
  <w:footnote w:type="continuationSeparator" w:id="0">
    <w:p w14:paraId="53EBB3B8" w14:textId="77777777" w:rsidR="00AB0729" w:rsidRDefault="00AB0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EEC281C" w:rsidR="009E113B" w:rsidRPr="006F2913" w:rsidRDefault="00E03F40" w:rsidP="0014669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C068DC">
      <w:rPr>
        <w:rFonts w:ascii="Arial Narrow" w:hAnsi="Arial Narrow" w:cs="Arial"/>
        <w:b/>
        <w:bCs/>
        <w:lang w:val="es-CO"/>
      </w:rPr>
      <w:t xml:space="preserve"> </w:t>
    </w:r>
    <w:r w:rsidR="00146695" w:rsidRPr="00146695">
      <w:rPr>
        <w:rFonts w:ascii="Arial Narrow" w:hAnsi="Arial Narrow" w:cs="Arial"/>
        <w:b/>
        <w:bCs/>
        <w:lang w:val="es-CO"/>
      </w:rPr>
      <w:t>0161120</w:t>
    </w:r>
    <w:r w:rsidR="00291A78">
      <w:rPr>
        <w:rFonts w:ascii="Arial Narrow" w:hAnsi="Arial Narrow" w:cs="Arial"/>
        <w:b/>
        <w:bCs/>
        <w:lang w:val="es-CO"/>
      </w:rPr>
      <w:t xml:space="preserve"> </w:t>
    </w:r>
    <w:r w:rsidR="007D0E2F">
      <w:rPr>
        <w:rFonts w:ascii="Arial Narrow" w:hAnsi="Arial Narrow" w:cs="Arial"/>
        <w:b/>
        <w:bCs/>
        <w:lang w:val="es-CO"/>
      </w:rPr>
      <w:t xml:space="preserve"> </w:t>
    </w:r>
    <w:r w:rsidR="0000003B" w:rsidRPr="0000003B">
      <w:rPr>
        <w:rFonts w:ascii="Arial Narrow" w:hAnsi="Arial Narrow" w:cs="Arial"/>
        <w:b/>
        <w:bCs/>
      </w:rPr>
      <w:t>DEL</w:t>
    </w:r>
    <w:r w:rsidR="00C325F8">
      <w:rPr>
        <w:rFonts w:ascii="Arial Narrow" w:hAnsi="Arial Narrow" w:cs="Arial"/>
        <w:b/>
        <w:bCs/>
      </w:rPr>
      <w:t xml:space="preserve"> </w:t>
    </w:r>
    <w:r w:rsidR="00291A78">
      <w:rPr>
        <w:rFonts w:ascii="Arial Narrow" w:hAnsi="Arial Narrow" w:cs="Arial"/>
        <w:b/>
        <w:bCs/>
      </w:rPr>
      <w:t>27 D</w:t>
    </w:r>
    <w:r w:rsidR="00AC5266" w:rsidRPr="0000003B">
      <w:rPr>
        <w:rFonts w:ascii="Arial Narrow" w:hAnsi="Arial Narrow" w:cs="Arial"/>
        <w:b/>
        <w:bCs/>
      </w:rPr>
      <w:t>E</w:t>
    </w:r>
    <w:r w:rsidR="000E3203" w:rsidRPr="0000003B">
      <w:rPr>
        <w:rFonts w:ascii="Arial Narrow" w:hAnsi="Arial Narrow" w:cs="Arial"/>
        <w:b/>
        <w:bCs/>
      </w:rPr>
      <w:t xml:space="preserve"> </w:t>
    </w:r>
    <w:r w:rsidR="005B19D8">
      <w:rPr>
        <w:rFonts w:ascii="Arial Narrow" w:hAnsi="Arial Narrow" w:cs="Arial"/>
        <w:b/>
        <w:bCs/>
      </w:rPr>
      <w:t xml:space="preserve">NOVIEMBRE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2661E"/>
    <w:rsid w:val="00026CAC"/>
    <w:rsid w:val="000346A4"/>
    <w:rsid w:val="00041264"/>
    <w:rsid w:val="000428C6"/>
    <w:rsid w:val="000460DC"/>
    <w:rsid w:val="00052A43"/>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6DC5"/>
    <w:rsid w:val="000B2B60"/>
    <w:rsid w:val="000B4BD4"/>
    <w:rsid w:val="000C1BC3"/>
    <w:rsid w:val="000C4C73"/>
    <w:rsid w:val="000C4FEB"/>
    <w:rsid w:val="000C6733"/>
    <w:rsid w:val="000D14F1"/>
    <w:rsid w:val="000D20C1"/>
    <w:rsid w:val="000D6232"/>
    <w:rsid w:val="000E26A0"/>
    <w:rsid w:val="000E3203"/>
    <w:rsid w:val="000E7C18"/>
    <w:rsid w:val="000F00AD"/>
    <w:rsid w:val="000F1CD8"/>
    <w:rsid w:val="000F563C"/>
    <w:rsid w:val="000F565B"/>
    <w:rsid w:val="000F602D"/>
    <w:rsid w:val="000F688B"/>
    <w:rsid w:val="001017A8"/>
    <w:rsid w:val="00104435"/>
    <w:rsid w:val="00104C6C"/>
    <w:rsid w:val="001108E9"/>
    <w:rsid w:val="00113859"/>
    <w:rsid w:val="0011766C"/>
    <w:rsid w:val="00121C46"/>
    <w:rsid w:val="00132804"/>
    <w:rsid w:val="001363A4"/>
    <w:rsid w:val="00140E22"/>
    <w:rsid w:val="00143151"/>
    <w:rsid w:val="00145B4D"/>
    <w:rsid w:val="00146695"/>
    <w:rsid w:val="00154BCB"/>
    <w:rsid w:val="00155B8D"/>
    <w:rsid w:val="001712EB"/>
    <w:rsid w:val="0017202E"/>
    <w:rsid w:val="00173338"/>
    <w:rsid w:val="00174D16"/>
    <w:rsid w:val="00175487"/>
    <w:rsid w:val="00176536"/>
    <w:rsid w:val="001808EB"/>
    <w:rsid w:val="00180FDA"/>
    <w:rsid w:val="001810B6"/>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776F"/>
    <w:rsid w:val="001D7CD4"/>
    <w:rsid w:val="001E26C9"/>
    <w:rsid w:val="001F2F16"/>
    <w:rsid w:val="00201709"/>
    <w:rsid w:val="002021B8"/>
    <w:rsid w:val="00204249"/>
    <w:rsid w:val="00206792"/>
    <w:rsid w:val="00210A11"/>
    <w:rsid w:val="00210A9C"/>
    <w:rsid w:val="0021238A"/>
    <w:rsid w:val="0021424A"/>
    <w:rsid w:val="00214AD9"/>
    <w:rsid w:val="00214B01"/>
    <w:rsid w:val="0022225B"/>
    <w:rsid w:val="00225386"/>
    <w:rsid w:val="00227BE2"/>
    <w:rsid w:val="00230B13"/>
    <w:rsid w:val="00232A3F"/>
    <w:rsid w:val="00235E60"/>
    <w:rsid w:val="00241F61"/>
    <w:rsid w:val="0024245C"/>
    <w:rsid w:val="002442F0"/>
    <w:rsid w:val="002444AB"/>
    <w:rsid w:val="002501BA"/>
    <w:rsid w:val="002515D5"/>
    <w:rsid w:val="00252BE7"/>
    <w:rsid w:val="00262698"/>
    <w:rsid w:val="002627BA"/>
    <w:rsid w:val="00263225"/>
    <w:rsid w:val="00264644"/>
    <w:rsid w:val="00267049"/>
    <w:rsid w:val="0027108C"/>
    <w:rsid w:val="00274107"/>
    <w:rsid w:val="002741DE"/>
    <w:rsid w:val="002769A0"/>
    <w:rsid w:val="0027780E"/>
    <w:rsid w:val="0028066F"/>
    <w:rsid w:val="002810A7"/>
    <w:rsid w:val="00282B1A"/>
    <w:rsid w:val="0028343C"/>
    <w:rsid w:val="00283CAC"/>
    <w:rsid w:val="00287EED"/>
    <w:rsid w:val="00290FE8"/>
    <w:rsid w:val="002914F9"/>
    <w:rsid w:val="00291A78"/>
    <w:rsid w:val="00291E52"/>
    <w:rsid w:val="00292899"/>
    <w:rsid w:val="002958E4"/>
    <w:rsid w:val="002A182A"/>
    <w:rsid w:val="002A3BF6"/>
    <w:rsid w:val="002A6B31"/>
    <w:rsid w:val="002B2B47"/>
    <w:rsid w:val="002B7475"/>
    <w:rsid w:val="002C0D0F"/>
    <w:rsid w:val="002C1C56"/>
    <w:rsid w:val="002C2914"/>
    <w:rsid w:val="002C3164"/>
    <w:rsid w:val="002C4A43"/>
    <w:rsid w:val="002C7777"/>
    <w:rsid w:val="002D146A"/>
    <w:rsid w:val="002D237F"/>
    <w:rsid w:val="002E0F4B"/>
    <w:rsid w:val="002E4820"/>
    <w:rsid w:val="002E5E34"/>
    <w:rsid w:val="002E637D"/>
    <w:rsid w:val="002F025E"/>
    <w:rsid w:val="002F5D87"/>
    <w:rsid w:val="00300609"/>
    <w:rsid w:val="00301CB4"/>
    <w:rsid w:val="003166B6"/>
    <w:rsid w:val="0031688B"/>
    <w:rsid w:val="003223DD"/>
    <w:rsid w:val="003224FE"/>
    <w:rsid w:val="00324AA5"/>
    <w:rsid w:val="00333DD3"/>
    <w:rsid w:val="00333FAE"/>
    <w:rsid w:val="003370A0"/>
    <w:rsid w:val="0033720D"/>
    <w:rsid w:val="00337C46"/>
    <w:rsid w:val="003412E5"/>
    <w:rsid w:val="00354B8E"/>
    <w:rsid w:val="003565BC"/>
    <w:rsid w:val="00361230"/>
    <w:rsid w:val="0036163A"/>
    <w:rsid w:val="00372344"/>
    <w:rsid w:val="003726B2"/>
    <w:rsid w:val="003746E2"/>
    <w:rsid w:val="0037699A"/>
    <w:rsid w:val="0037700B"/>
    <w:rsid w:val="00395DCF"/>
    <w:rsid w:val="00395E3B"/>
    <w:rsid w:val="00397038"/>
    <w:rsid w:val="003972E7"/>
    <w:rsid w:val="003A7C46"/>
    <w:rsid w:val="003B0449"/>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D5D"/>
    <w:rsid w:val="004356A1"/>
    <w:rsid w:val="00435C70"/>
    <w:rsid w:val="00436ACC"/>
    <w:rsid w:val="00440DB8"/>
    <w:rsid w:val="00442ED1"/>
    <w:rsid w:val="00443157"/>
    <w:rsid w:val="00456E6D"/>
    <w:rsid w:val="00460AA9"/>
    <w:rsid w:val="00474973"/>
    <w:rsid w:val="004777C6"/>
    <w:rsid w:val="004813C3"/>
    <w:rsid w:val="0048753A"/>
    <w:rsid w:val="004901E0"/>
    <w:rsid w:val="00491B25"/>
    <w:rsid w:val="004920B6"/>
    <w:rsid w:val="004A11E2"/>
    <w:rsid w:val="004A41DF"/>
    <w:rsid w:val="004B35AE"/>
    <w:rsid w:val="004B46F6"/>
    <w:rsid w:val="004B6303"/>
    <w:rsid w:val="004C1CDA"/>
    <w:rsid w:val="004C47BA"/>
    <w:rsid w:val="004C4CE7"/>
    <w:rsid w:val="004D08D0"/>
    <w:rsid w:val="004D1B5F"/>
    <w:rsid w:val="004D52BE"/>
    <w:rsid w:val="004F2B43"/>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1660"/>
    <w:rsid w:val="00543459"/>
    <w:rsid w:val="00552A76"/>
    <w:rsid w:val="0055469E"/>
    <w:rsid w:val="00554AAF"/>
    <w:rsid w:val="00560DCE"/>
    <w:rsid w:val="00563B47"/>
    <w:rsid w:val="00563FCF"/>
    <w:rsid w:val="005713D1"/>
    <w:rsid w:val="0057276A"/>
    <w:rsid w:val="00575248"/>
    <w:rsid w:val="00581BB8"/>
    <w:rsid w:val="0058437F"/>
    <w:rsid w:val="00587EF1"/>
    <w:rsid w:val="00594B32"/>
    <w:rsid w:val="005A3477"/>
    <w:rsid w:val="005A367C"/>
    <w:rsid w:val="005A4876"/>
    <w:rsid w:val="005A4E13"/>
    <w:rsid w:val="005A575A"/>
    <w:rsid w:val="005A7F13"/>
    <w:rsid w:val="005A7F79"/>
    <w:rsid w:val="005B19D8"/>
    <w:rsid w:val="005B5F2F"/>
    <w:rsid w:val="005B7D08"/>
    <w:rsid w:val="005C04D7"/>
    <w:rsid w:val="005C286A"/>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5EFF"/>
    <w:rsid w:val="0063794B"/>
    <w:rsid w:val="00643BD1"/>
    <w:rsid w:val="00646196"/>
    <w:rsid w:val="00651E85"/>
    <w:rsid w:val="0065680D"/>
    <w:rsid w:val="00665E25"/>
    <w:rsid w:val="00671DAD"/>
    <w:rsid w:val="006737FE"/>
    <w:rsid w:val="00680FFF"/>
    <w:rsid w:val="00682DCB"/>
    <w:rsid w:val="00682F0C"/>
    <w:rsid w:val="006849CC"/>
    <w:rsid w:val="00685C57"/>
    <w:rsid w:val="0068781B"/>
    <w:rsid w:val="00690B58"/>
    <w:rsid w:val="006973E5"/>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37B6"/>
    <w:rsid w:val="007045B3"/>
    <w:rsid w:val="0072165C"/>
    <w:rsid w:val="00721856"/>
    <w:rsid w:val="00721915"/>
    <w:rsid w:val="0072239E"/>
    <w:rsid w:val="00726117"/>
    <w:rsid w:val="00732928"/>
    <w:rsid w:val="00732EEC"/>
    <w:rsid w:val="00737E9A"/>
    <w:rsid w:val="0074017A"/>
    <w:rsid w:val="00746BB1"/>
    <w:rsid w:val="00754B79"/>
    <w:rsid w:val="00756334"/>
    <w:rsid w:val="007579D7"/>
    <w:rsid w:val="00761037"/>
    <w:rsid w:val="0076302C"/>
    <w:rsid w:val="007701AD"/>
    <w:rsid w:val="00773934"/>
    <w:rsid w:val="007844C3"/>
    <w:rsid w:val="00790BB8"/>
    <w:rsid w:val="00791CCA"/>
    <w:rsid w:val="007955E5"/>
    <w:rsid w:val="00795D77"/>
    <w:rsid w:val="007A5E78"/>
    <w:rsid w:val="007A6330"/>
    <w:rsid w:val="007B25C2"/>
    <w:rsid w:val="007B41CB"/>
    <w:rsid w:val="007B4409"/>
    <w:rsid w:val="007B66E6"/>
    <w:rsid w:val="007B68D4"/>
    <w:rsid w:val="007B77B9"/>
    <w:rsid w:val="007C04EC"/>
    <w:rsid w:val="007C7DA3"/>
    <w:rsid w:val="007D0E2F"/>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1424"/>
    <w:rsid w:val="00832A36"/>
    <w:rsid w:val="0083336B"/>
    <w:rsid w:val="00835CF0"/>
    <w:rsid w:val="00836972"/>
    <w:rsid w:val="00843983"/>
    <w:rsid w:val="0084551D"/>
    <w:rsid w:val="00855212"/>
    <w:rsid w:val="00855338"/>
    <w:rsid w:val="008555FC"/>
    <w:rsid w:val="00860C31"/>
    <w:rsid w:val="00863E73"/>
    <w:rsid w:val="0087181B"/>
    <w:rsid w:val="00884976"/>
    <w:rsid w:val="008917E5"/>
    <w:rsid w:val="00891D92"/>
    <w:rsid w:val="00891FC9"/>
    <w:rsid w:val="00892169"/>
    <w:rsid w:val="00893E8D"/>
    <w:rsid w:val="008940ED"/>
    <w:rsid w:val="008950DA"/>
    <w:rsid w:val="008953A4"/>
    <w:rsid w:val="008A45E4"/>
    <w:rsid w:val="008A5E8B"/>
    <w:rsid w:val="008C220E"/>
    <w:rsid w:val="008C3B04"/>
    <w:rsid w:val="008C5A96"/>
    <w:rsid w:val="008D2495"/>
    <w:rsid w:val="008D2853"/>
    <w:rsid w:val="008D2E94"/>
    <w:rsid w:val="008E2AFF"/>
    <w:rsid w:val="008F64B8"/>
    <w:rsid w:val="0090153C"/>
    <w:rsid w:val="00907B67"/>
    <w:rsid w:val="009117D9"/>
    <w:rsid w:val="00911A4A"/>
    <w:rsid w:val="00911E2D"/>
    <w:rsid w:val="00917890"/>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9064D"/>
    <w:rsid w:val="00995BF9"/>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3939"/>
    <w:rsid w:val="00A0500D"/>
    <w:rsid w:val="00A0663D"/>
    <w:rsid w:val="00A13CF4"/>
    <w:rsid w:val="00A146EF"/>
    <w:rsid w:val="00A2125B"/>
    <w:rsid w:val="00A24049"/>
    <w:rsid w:val="00A26F66"/>
    <w:rsid w:val="00A32228"/>
    <w:rsid w:val="00A34D6A"/>
    <w:rsid w:val="00A34F04"/>
    <w:rsid w:val="00A36A9F"/>
    <w:rsid w:val="00A41424"/>
    <w:rsid w:val="00A51D65"/>
    <w:rsid w:val="00A51F1D"/>
    <w:rsid w:val="00A54347"/>
    <w:rsid w:val="00A66296"/>
    <w:rsid w:val="00A666F0"/>
    <w:rsid w:val="00A71512"/>
    <w:rsid w:val="00A742D0"/>
    <w:rsid w:val="00A83E63"/>
    <w:rsid w:val="00A94275"/>
    <w:rsid w:val="00AA0193"/>
    <w:rsid w:val="00AB0209"/>
    <w:rsid w:val="00AB072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5B3C"/>
    <w:rsid w:val="00B16747"/>
    <w:rsid w:val="00B16D38"/>
    <w:rsid w:val="00B220DF"/>
    <w:rsid w:val="00B23324"/>
    <w:rsid w:val="00B23755"/>
    <w:rsid w:val="00B2389A"/>
    <w:rsid w:val="00B30766"/>
    <w:rsid w:val="00B40164"/>
    <w:rsid w:val="00B40226"/>
    <w:rsid w:val="00B43299"/>
    <w:rsid w:val="00B45137"/>
    <w:rsid w:val="00B646F8"/>
    <w:rsid w:val="00B70492"/>
    <w:rsid w:val="00B714B3"/>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413C"/>
    <w:rsid w:val="00BE74B0"/>
    <w:rsid w:val="00BF1D3E"/>
    <w:rsid w:val="00BF7751"/>
    <w:rsid w:val="00C00628"/>
    <w:rsid w:val="00C00666"/>
    <w:rsid w:val="00C057E8"/>
    <w:rsid w:val="00C068DC"/>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706F7"/>
    <w:rsid w:val="00C7206C"/>
    <w:rsid w:val="00C72535"/>
    <w:rsid w:val="00C75941"/>
    <w:rsid w:val="00C76942"/>
    <w:rsid w:val="00C76F89"/>
    <w:rsid w:val="00C80384"/>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3DBE"/>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30B9"/>
    <w:rsid w:val="00D07533"/>
    <w:rsid w:val="00D10487"/>
    <w:rsid w:val="00D109B2"/>
    <w:rsid w:val="00D13741"/>
    <w:rsid w:val="00D13E45"/>
    <w:rsid w:val="00D16435"/>
    <w:rsid w:val="00D17D0F"/>
    <w:rsid w:val="00D2035F"/>
    <w:rsid w:val="00D211D8"/>
    <w:rsid w:val="00D236BB"/>
    <w:rsid w:val="00D30999"/>
    <w:rsid w:val="00D32A6C"/>
    <w:rsid w:val="00D33CA1"/>
    <w:rsid w:val="00D33ED9"/>
    <w:rsid w:val="00D37774"/>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910FB"/>
    <w:rsid w:val="00D92E37"/>
    <w:rsid w:val="00D94D4F"/>
    <w:rsid w:val="00D9742B"/>
    <w:rsid w:val="00DA17A6"/>
    <w:rsid w:val="00DA291F"/>
    <w:rsid w:val="00DA7F58"/>
    <w:rsid w:val="00DB13B6"/>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2FA5"/>
    <w:rsid w:val="00E13371"/>
    <w:rsid w:val="00E2029F"/>
    <w:rsid w:val="00E20DED"/>
    <w:rsid w:val="00E21001"/>
    <w:rsid w:val="00E2531A"/>
    <w:rsid w:val="00E31D23"/>
    <w:rsid w:val="00E329B9"/>
    <w:rsid w:val="00E4061D"/>
    <w:rsid w:val="00E41B5F"/>
    <w:rsid w:val="00E44DFE"/>
    <w:rsid w:val="00E476DE"/>
    <w:rsid w:val="00E52524"/>
    <w:rsid w:val="00E56B8F"/>
    <w:rsid w:val="00E61BF3"/>
    <w:rsid w:val="00E635CE"/>
    <w:rsid w:val="00E63C45"/>
    <w:rsid w:val="00E710A9"/>
    <w:rsid w:val="00E82E82"/>
    <w:rsid w:val="00E866E7"/>
    <w:rsid w:val="00E87CC2"/>
    <w:rsid w:val="00E91BF2"/>
    <w:rsid w:val="00E92541"/>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3367"/>
    <w:rsid w:val="00F15BFC"/>
    <w:rsid w:val="00F20BEF"/>
    <w:rsid w:val="00F2189E"/>
    <w:rsid w:val="00F33A7A"/>
    <w:rsid w:val="00F36628"/>
    <w:rsid w:val="00F4470D"/>
    <w:rsid w:val="00F460E9"/>
    <w:rsid w:val="00F5210B"/>
    <w:rsid w:val="00F52FE6"/>
    <w:rsid w:val="00F5582D"/>
    <w:rsid w:val="00F61981"/>
    <w:rsid w:val="00F6279B"/>
    <w:rsid w:val="00F67A06"/>
    <w:rsid w:val="00F70FD0"/>
    <w:rsid w:val="00F736AE"/>
    <w:rsid w:val="00F73B3A"/>
    <w:rsid w:val="00F755E3"/>
    <w:rsid w:val="00F75CD9"/>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void(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TotalTime>
  <Pages>3</Pages>
  <Words>811</Words>
  <Characters>4465</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9</cp:revision>
  <cp:lastPrinted>2023-12-04T17:03:00Z</cp:lastPrinted>
  <dcterms:created xsi:type="dcterms:W3CDTF">2025-11-27T19:22:00Z</dcterms:created>
  <dcterms:modified xsi:type="dcterms:W3CDTF">2025-11-28T13:13:00Z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